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0C35D" w14:textId="77777777" w:rsidR="00416E04" w:rsidRDefault="00416E04" w:rsidP="00416E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JOHNSON</w:t>
      </w:r>
      <w:r>
        <w:rPr>
          <w:rFonts w:ascii="Times New Roman" w:hAnsi="Times New Roman" w:cs="Times New Roman"/>
          <w:sz w:val="24"/>
          <w:szCs w:val="24"/>
        </w:rPr>
        <w:t xml:space="preserve">      (fl.1471)</w:t>
      </w:r>
    </w:p>
    <w:p w14:paraId="40A3825A" w14:textId="15DDDD1B" w:rsidR="00416E04" w:rsidRDefault="00416E04" w:rsidP="00416E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r w:rsidR="000F63F6">
        <w:rPr>
          <w:rFonts w:ascii="Times New Roman" w:hAnsi="Times New Roman" w:cs="Times New Roman"/>
          <w:sz w:val="24"/>
          <w:szCs w:val="24"/>
        </w:rPr>
        <w:t>Apprentice cutler.</w:t>
      </w:r>
    </w:p>
    <w:p w14:paraId="5BCCA00B" w14:textId="77777777" w:rsidR="00416E04" w:rsidRDefault="00416E04" w:rsidP="00416E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24AEAC" w14:textId="77777777" w:rsidR="00416E04" w:rsidRDefault="00416E04" w:rsidP="00416E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4DCCCF" w14:textId="77777777" w:rsidR="00416E04" w:rsidRDefault="00416E04" w:rsidP="00416E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1471</w:t>
      </w:r>
      <w:r>
        <w:rPr>
          <w:rFonts w:ascii="Times New Roman" w:hAnsi="Times New Roman" w:cs="Times New Roman"/>
          <w:sz w:val="24"/>
          <w:szCs w:val="24"/>
        </w:rPr>
        <w:tab/>
        <w:t>He became apprenticed to William Seton, cutler(q.v.).</w:t>
      </w:r>
    </w:p>
    <w:p w14:paraId="29B6F040" w14:textId="77777777" w:rsidR="00416E04" w:rsidRDefault="00416E04" w:rsidP="00416E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6A2B92ED" w14:textId="77777777" w:rsidR="00416E04" w:rsidRDefault="00416E04" w:rsidP="00416E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B07979" w14:textId="77777777" w:rsidR="00416E04" w:rsidRDefault="00416E04" w:rsidP="00416E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30D599" w14:textId="77777777" w:rsidR="00416E04" w:rsidRDefault="00416E04" w:rsidP="00416E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2022</w:t>
      </w:r>
    </w:p>
    <w:p w14:paraId="1B064BC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716FF" w14:textId="77777777" w:rsidR="001A2E6D" w:rsidRDefault="001A2E6D" w:rsidP="009139A6">
      <w:r>
        <w:separator/>
      </w:r>
    </w:p>
  </w:endnote>
  <w:endnote w:type="continuationSeparator" w:id="0">
    <w:p w14:paraId="57EE7A99" w14:textId="77777777" w:rsidR="001A2E6D" w:rsidRDefault="001A2E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CF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1F9E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AA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08D61" w14:textId="77777777" w:rsidR="001A2E6D" w:rsidRDefault="001A2E6D" w:rsidP="009139A6">
      <w:r>
        <w:separator/>
      </w:r>
    </w:p>
  </w:footnote>
  <w:footnote w:type="continuationSeparator" w:id="0">
    <w:p w14:paraId="2AC1335E" w14:textId="77777777" w:rsidR="001A2E6D" w:rsidRDefault="001A2E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47F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A6F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23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E04"/>
    <w:rsid w:val="000666E0"/>
    <w:rsid w:val="000F63F6"/>
    <w:rsid w:val="001A2E6D"/>
    <w:rsid w:val="002510B7"/>
    <w:rsid w:val="00416E0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C4421"/>
  <w15:chartTrackingRefBased/>
  <w15:docId w15:val="{BE8C6138-9F29-4115-B504-094A231F5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2022-04-19T15:24:00Z</dcterms:created>
  <dcterms:modified xsi:type="dcterms:W3CDTF">2023-02-20T12:19:00Z</dcterms:modified>
</cp:coreProperties>
</file>